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gramStart"/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1.Tom</w:t>
      </w:r>
      <w:proofErr w:type="gramEnd"/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00FF00"/>
          <w:sz w:val="28"/>
          <w:szCs w:val="28"/>
          <w:lang w:eastAsia="en-GB"/>
        </w:rPr>
        <w:t>wasn't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allowed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to go to </w:t>
      </w:r>
      <w:r w:rsidRPr="00255CE7">
        <w:rPr>
          <w:rFonts w:ascii="HfW cursive" w:eastAsia="Times New Roman" w:hAnsi="HfW cursive" w:cs="Times New Roman"/>
          <w:color w:val="00FF00"/>
          <w:sz w:val="28"/>
          <w:szCs w:val="28"/>
          <w:lang w:eastAsia="en-GB"/>
        </w:rPr>
        <w:t>Sam's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house since </w:t>
      </w:r>
      <w:r w:rsidRPr="00255CE7">
        <w:rPr>
          <w:rFonts w:ascii="HfW cursive" w:eastAsia="Times New Roman" w:hAnsi="HfW cursive" w:cs="Times New Roman"/>
          <w:color w:val="00FF00"/>
          <w:sz w:val="28"/>
          <w:szCs w:val="28"/>
          <w:lang w:eastAsia="en-GB"/>
        </w:rPr>
        <w:t>he'd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had a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busy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week. 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2. Sally </w:t>
      </w:r>
      <w:r w:rsidRPr="00255CE7">
        <w:rPr>
          <w:rFonts w:ascii="HfW cursive" w:eastAsia="Times New Roman" w:hAnsi="HfW cursive" w:cs="Times New Roman"/>
          <w:color w:val="00FF00"/>
          <w:sz w:val="28"/>
          <w:szCs w:val="28"/>
          <w:lang w:eastAsia="en-GB"/>
        </w:rPr>
        <w:t>couldn't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accept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that she</w:t>
      </w:r>
      <w:r w:rsidRPr="00255CE7">
        <w:rPr>
          <w:rFonts w:ascii="HfW cursive" w:eastAsia="Times New Roman" w:hAnsi="HfW cursive" w:cs="Times New Roman"/>
          <w:b/>
          <w:bCs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was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suppose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d to be grounded.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3. "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Whose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 xml:space="preserve">medicine 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is this?" asked Mrs Smith. 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4. The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extreme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weather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had caused some </w:t>
      </w:r>
      <w:r w:rsidRPr="00255CE7">
        <w:rPr>
          <w:rFonts w:ascii="HfW cursive" w:eastAsia="Times New Roman" w:hAnsi="HfW cursive" w:cs="Times New Roman"/>
          <w:color w:val="C800FF"/>
          <w:sz w:val="28"/>
          <w:szCs w:val="28"/>
          <w:lang w:eastAsia="en-GB"/>
        </w:rPr>
        <w:t>erosion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.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5. The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notice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had reached everyone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except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3M. 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6. Mrs Vardy asked, "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Who's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looking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forward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to the school trip?"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7. "Keep going, until you get the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effect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u w:val="single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you want," said Bob. 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8. The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 xml:space="preserve"> naughty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girl said a rude word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aloud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. </w:t>
      </w:r>
    </w:p>
    <w:p w:rsidR="00255CE7" w:rsidRPr="00255CE7" w:rsidRDefault="00255CE7" w:rsidP="00255C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9. Your mood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affects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various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ways that you behave.</w:t>
      </w:r>
    </w:p>
    <w:p w:rsidR="00255CE7" w:rsidRDefault="00255CE7" w:rsidP="00255CE7">
      <w:pPr>
        <w:rPr>
          <w:sz w:val="28"/>
          <w:szCs w:val="28"/>
        </w:rPr>
      </w:pP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10. Anna </w:t>
      </w:r>
      <w:r w:rsidRPr="00255CE7">
        <w:rPr>
          <w:rFonts w:ascii="HfW cursive" w:eastAsia="Times New Roman" w:hAnsi="HfW cursive" w:cs="Times New Roman"/>
          <w:color w:val="00FF00"/>
          <w:sz w:val="28"/>
          <w:szCs w:val="28"/>
          <w:lang w:eastAsia="en-GB"/>
        </w:rPr>
        <w:t>didn't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u w:val="single"/>
          <w:lang w:eastAsia="en-GB"/>
        </w:rPr>
        <w:t>know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</w:t>
      </w:r>
      <w:r w:rsidRPr="00255CE7">
        <w:rPr>
          <w:rFonts w:ascii="HfW cursive" w:eastAsia="Times New Roman" w:hAnsi="HfW cursive" w:cs="Times New Roman"/>
          <w:color w:val="FF0000"/>
          <w:sz w:val="28"/>
          <w:szCs w:val="28"/>
          <w:u w:val="single"/>
          <w:lang w:eastAsia="en-GB"/>
        </w:rPr>
        <w:t>whether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the </w:t>
      </w:r>
      <w:r w:rsidRPr="00255CE7">
        <w:rPr>
          <w:rFonts w:ascii="HfW cursive" w:eastAsia="Times New Roman" w:hAnsi="HfW cursive" w:cs="Times New Roman"/>
          <w:color w:val="0000FF"/>
          <w:sz w:val="28"/>
          <w:szCs w:val="28"/>
          <w:lang w:eastAsia="en-GB"/>
        </w:rPr>
        <w:t>material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 xml:space="preserve"> looked 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u w:val="single"/>
          <w:lang w:eastAsia="en-GB"/>
        </w:rPr>
        <w:t>right</w:t>
      </w:r>
      <w:r w:rsidRPr="00255CE7">
        <w:rPr>
          <w:rFonts w:ascii="HfW cursive" w:eastAsia="Times New Roman" w:hAnsi="HfW cursive" w:cs="Times New Roman"/>
          <w:color w:val="000000"/>
          <w:sz w:val="28"/>
          <w:szCs w:val="28"/>
          <w:lang w:eastAsia="en-GB"/>
        </w:rPr>
        <w:t>.</w:t>
      </w:r>
    </w:p>
    <w:p w:rsidR="00255CE7" w:rsidRPr="00255CE7" w:rsidRDefault="00255CE7" w:rsidP="00255CE7">
      <w:pPr>
        <w:rPr>
          <w:sz w:val="28"/>
          <w:szCs w:val="28"/>
        </w:rPr>
      </w:pPr>
    </w:p>
    <w:p w:rsidR="00255CE7" w:rsidRPr="00255CE7" w:rsidRDefault="00255CE7" w:rsidP="00255CE7">
      <w:pPr>
        <w:rPr>
          <w:sz w:val="28"/>
          <w:szCs w:val="28"/>
        </w:rPr>
      </w:pPr>
    </w:p>
    <w:p w:rsidR="00255CE7" w:rsidRDefault="00255CE7" w:rsidP="00255CE7">
      <w:pPr>
        <w:rPr>
          <w:sz w:val="28"/>
          <w:szCs w:val="28"/>
        </w:rPr>
      </w:pPr>
    </w:p>
    <w:p w:rsidR="00416CDA" w:rsidRPr="00255CE7" w:rsidRDefault="00255CE7" w:rsidP="00255CE7">
      <w:pPr>
        <w:tabs>
          <w:tab w:val="left" w:pos="505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sectPr w:rsidR="00416CDA" w:rsidRPr="00255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fW cursive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CE7"/>
    <w:rsid w:val="00255CE7"/>
    <w:rsid w:val="006120CB"/>
    <w:rsid w:val="008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F9F89B-D0B3-44D7-B818-D22E411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B023A2C8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</cp:revision>
  <dcterms:created xsi:type="dcterms:W3CDTF">2020-01-09T13:34:00Z</dcterms:created>
  <dcterms:modified xsi:type="dcterms:W3CDTF">2020-01-09T13:35:00Z</dcterms:modified>
</cp:coreProperties>
</file>